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08B74" w14:textId="77777777" w:rsidR="00F83C3B" w:rsidRDefault="00F83C3B" w:rsidP="00F83C3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Bartholomew WHYTE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3F29418" w14:textId="77777777" w:rsidR="00F83C3B" w:rsidRDefault="00F83C3B" w:rsidP="00F83C3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Tattingston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Suffolk.</w:t>
      </w:r>
    </w:p>
    <w:p w14:paraId="4C2823FA" w14:textId="77777777" w:rsidR="00F83C3B" w:rsidRDefault="00F83C3B" w:rsidP="00F83C3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AF8FDB2" w14:textId="77777777" w:rsidR="00F83C3B" w:rsidRDefault="00F83C3B" w:rsidP="00F83C3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D296143" w14:textId="77777777" w:rsidR="00F83C3B" w:rsidRDefault="00F83C3B" w:rsidP="00F83C3B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Joan(q.v.).</w:t>
      </w:r>
    </w:p>
    <w:p w14:paraId="3785521C" w14:textId="77777777" w:rsidR="00F83C3B" w:rsidRDefault="00F83C3B" w:rsidP="00F83C3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10ABBEF0" w14:textId="77777777" w:rsidR="00F83C3B" w:rsidRDefault="00F83C3B" w:rsidP="00F83C3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7C8AA99" w14:textId="77777777" w:rsidR="00F83C3B" w:rsidRDefault="00F83C3B" w:rsidP="00F83C3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84565E7" w14:textId="77777777" w:rsidR="00F83C3B" w:rsidRDefault="00F83C3B" w:rsidP="00F83C3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Thomas Mors(q.v.) brought a plaint of debt against them.   (ibid.)</w:t>
      </w:r>
    </w:p>
    <w:p w14:paraId="79634334" w14:textId="77777777" w:rsidR="00F83C3B" w:rsidRDefault="00F83C3B" w:rsidP="00F83C3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0161E7E" w14:textId="77777777" w:rsidR="00F83C3B" w:rsidRDefault="00F83C3B" w:rsidP="00F83C3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B9CCAAD" w14:textId="77777777" w:rsidR="00F83C3B" w:rsidRDefault="00F83C3B" w:rsidP="00F83C3B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19 February 2022</w:t>
      </w:r>
    </w:p>
    <w:p w14:paraId="345FCF4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F3537" w14:textId="77777777" w:rsidR="00F83C3B" w:rsidRDefault="00F83C3B" w:rsidP="009139A6">
      <w:r>
        <w:separator/>
      </w:r>
    </w:p>
  </w:endnote>
  <w:endnote w:type="continuationSeparator" w:id="0">
    <w:p w14:paraId="74C03ECC" w14:textId="77777777" w:rsidR="00F83C3B" w:rsidRDefault="00F83C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751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6A57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99D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EA43D" w14:textId="77777777" w:rsidR="00F83C3B" w:rsidRDefault="00F83C3B" w:rsidP="009139A6">
      <w:r>
        <w:separator/>
      </w:r>
    </w:p>
  </w:footnote>
  <w:footnote w:type="continuationSeparator" w:id="0">
    <w:p w14:paraId="583E31B6" w14:textId="77777777" w:rsidR="00F83C3B" w:rsidRDefault="00F83C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C2A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1F3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E0F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3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8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F54D7"/>
  <w15:chartTrackingRefBased/>
  <w15:docId w15:val="{69A496C6-39B1-4197-BAD5-CABF2096E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83C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2022-04-07T10:24:00Z</dcterms:created>
  <dcterms:modified xsi:type="dcterms:W3CDTF">2022-04-07T10:25:00Z</dcterms:modified>
</cp:coreProperties>
</file>